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E71" w:rsidRDefault="00134E71" w:rsidP="00386FE4">
      <w:pPr>
        <w:spacing w:after="0" w:line="240" w:lineRule="auto"/>
        <w:jc w:val="right"/>
      </w:pPr>
      <w:r>
        <w:t>Приложение № 15</w:t>
      </w:r>
    </w:p>
    <w:p w:rsidR="00134E71" w:rsidRDefault="00134E71" w:rsidP="00386FE4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134E71" w:rsidRDefault="00134E71" w:rsidP="00386FE4">
      <w:pPr>
        <w:spacing w:after="0" w:line="240" w:lineRule="auto"/>
        <w:jc w:val="right"/>
      </w:pPr>
      <w:r>
        <w:t>27 декабря 2024г. № 239</w:t>
      </w:r>
    </w:p>
    <w:p w:rsidR="00134E71" w:rsidRDefault="00134E71" w:rsidP="00386FE4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134E71" w:rsidRDefault="00134E71" w:rsidP="00FF3040">
      <w:pPr>
        <w:jc w:val="center"/>
      </w:pPr>
      <w:r>
        <w:t>с. Залог, ул. Центральная,16</w:t>
      </w:r>
    </w:p>
    <w:p w:rsidR="00134E71" w:rsidRDefault="00134E71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50.75pt;height:457.5pt;visibility:visible">
            <v:imagedata r:id="rId4" o:title=""/>
          </v:shape>
        </w:pict>
      </w:r>
    </w:p>
    <w:p w:rsidR="00134E71" w:rsidRDefault="00134E71" w:rsidP="00886DDA"/>
    <w:p w:rsidR="00134E71" w:rsidRPr="00886DDA" w:rsidRDefault="00134E71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134E71" w:rsidRPr="006E28FC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71" w:rsidRPr="007F376A" w:rsidRDefault="00134E71" w:rsidP="006D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71" w:rsidRPr="006E28FC" w:rsidRDefault="00134E71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8FC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E71" w:rsidRPr="006E28FC" w:rsidRDefault="00134E71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E28FC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134E71" w:rsidRPr="006E28FC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71" w:rsidRPr="006E28FC" w:rsidRDefault="00134E71" w:rsidP="00C872B3">
            <w:bookmarkStart w:id="0" w:name="_GoBack"/>
            <w:bookmarkEnd w:id="0"/>
            <w:r w:rsidRPr="006E28FC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71" w:rsidRPr="006E28FC" w:rsidRDefault="00134E71" w:rsidP="00C872B3">
            <w:r w:rsidRPr="006E28FC">
              <w:t>567253.7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E71" w:rsidRPr="006E28FC" w:rsidRDefault="00134E71" w:rsidP="00C872B3">
            <w:r w:rsidRPr="006E28FC">
              <w:t>4272691.0</w:t>
            </w:r>
          </w:p>
        </w:tc>
      </w:tr>
      <w:tr w:rsidR="00134E71" w:rsidRPr="006E28FC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71" w:rsidRPr="006E28FC" w:rsidRDefault="00134E71" w:rsidP="00C872B3">
            <w:r w:rsidRPr="006E28FC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71" w:rsidRPr="006E28FC" w:rsidRDefault="00134E71" w:rsidP="00C872B3">
            <w:r w:rsidRPr="006E28FC">
              <w:t>567255.2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E71" w:rsidRPr="006E28FC" w:rsidRDefault="00134E71" w:rsidP="00C872B3">
            <w:r w:rsidRPr="006E28FC">
              <w:t>4272689.7</w:t>
            </w:r>
          </w:p>
        </w:tc>
      </w:tr>
      <w:tr w:rsidR="00134E71" w:rsidRPr="006E28FC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71" w:rsidRPr="006E28FC" w:rsidRDefault="00134E71" w:rsidP="00C872B3">
            <w:r w:rsidRPr="006E28FC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71" w:rsidRPr="006E28FC" w:rsidRDefault="00134E71" w:rsidP="00C872B3">
            <w:r w:rsidRPr="006E28FC">
              <w:t>567257.1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E71" w:rsidRPr="006E28FC" w:rsidRDefault="00134E71" w:rsidP="00C872B3">
            <w:r w:rsidRPr="006E28FC">
              <w:t>4272692.0</w:t>
            </w:r>
          </w:p>
        </w:tc>
      </w:tr>
      <w:tr w:rsidR="00134E71" w:rsidRPr="006E28FC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71" w:rsidRPr="006E28FC" w:rsidRDefault="00134E71" w:rsidP="00C872B3">
            <w:r w:rsidRPr="006E28FC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71" w:rsidRPr="006E28FC" w:rsidRDefault="00134E71" w:rsidP="00C872B3">
            <w:r w:rsidRPr="006E28FC">
              <w:t>567255.6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E71" w:rsidRPr="006E28FC" w:rsidRDefault="00134E71" w:rsidP="00C872B3">
            <w:r w:rsidRPr="006E28FC">
              <w:t>4272693.3</w:t>
            </w:r>
          </w:p>
        </w:tc>
      </w:tr>
    </w:tbl>
    <w:p w:rsidR="00134E71" w:rsidRPr="00431D01" w:rsidRDefault="00134E71" w:rsidP="00886DDA">
      <w:pPr>
        <w:rPr>
          <w:i/>
        </w:rPr>
      </w:pPr>
    </w:p>
    <w:sectPr w:rsidR="00134E71" w:rsidRPr="00431D01" w:rsidSect="00386FE4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0707D"/>
    <w:rsid w:val="0006231E"/>
    <w:rsid w:val="00103234"/>
    <w:rsid w:val="00134E71"/>
    <w:rsid w:val="001532A0"/>
    <w:rsid w:val="00233223"/>
    <w:rsid w:val="002904AC"/>
    <w:rsid w:val="00304977"/>
    <w:rsid w:val="00305D54"/>
    <w:rsid w:val="003441AC"/>
    <w:rsid w:val="00374EC3"/>
    <w:rsid w:val="00386FE4"/>
    <w:rsid w:val="003918F0"/>
    <w:rsid w:val="003933B4"/>
    <w:rsid w:val="003A6753"/>
    <w:rsid w:val="00431D01"/>
    <w:rsid w:val="00432685"/>
    <w:rsid w:val="00602C3F"/>
    <w:rsid w:val="006428DF"/>
    <w:rsid w:val="006D582E"/>
    <w:rsid w:val="006E28FC"/>
    <w:rsid w:val="00745F84"/>
    <w:rsid w:val="007A4746"/>
    <w:rsid w:val="007D7300"/>
    <w:rsid w:val="007F376A"/>
    <w:rsid w:val="00870B0A"/>
    <w:rsid w:val="00886DDA"/>
    <w:rsid w:val="008D3E58"/>
    <w:rsid w:val="009005C9"/>
    <w:rsid w:val="00944E4A"/>
    <w:rsid w:val="00982E92"/>
    <w:rsid w:val="0098605B"/>
    <w:rsid w:val="00B94FBB"/>
    <w:rsid w:val="00C71FC2"/>
    <w:rsid w:val="00C872B3"/>
    <w:rsid w:val="00DB0347"/>
    <w:rsid w:val="00DB7042"/>
    <w:rsid w:val="00DF42A0"/>
    <w:rsid w:val="00F939B6"/>
    <w:rsid w:val="00FF3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3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32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50</Words>
  <Characters>286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5</cp:revision>
  <cp:lastPrinted>2025-01-17T03:10:00Z</cp:lastPrinted>
  <dcterms:created xsi:type="dcterms:W3CDTF">2025-01-15T02:52:00Z</dcterms:created>
  <dcterms:modified xsi:type="dcterms:W3CDTF">2025-01-17T03:10:00Z</dcterms:modified>
</cp:coreProperties>
</file>